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F705C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SOTEHILL</w:t>
      </w:r>
      <w:r>
        <w:rPr>
          <w:rFonts w:cs="Times New Roman"/>
          <w:szCs w:val="24"/>
        </w:rPr>
        <w:t xml:space="preserve">       (fl.1483)</w:t>
      </w:r>
    </w:p>
    <w:p w14:paraId="6BA66877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</w:p>
    <w:p w14:paraId="6A027E69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</w:p>
    <w:p w14:paraId="7CB8729C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Richard Pek of Wakefield(q.v.), Ellis Birton</w:t>
      </w:r>
    </w:p>
    <w:p w14:paraId="4B11BD29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Birton(q.v.), Robert Gargrave of Wakefield(q.v.), and Alice </w:t>
      </w:r>
      <w:proofErr w:type="spellStart"/>
      <w:r>
        <w:rPr>
          <w:rFonts w:cs="Times New Roman"/>
          <w:szCs w:val="24"/>
        </w:rPr>
        <w:t>Saynell</w:t>
      </w:r>
      <w:proofErr w:type="spellEnd"/>
      <w:r>
        <w:rPr>
          <w:rFonts w:cs="Times New Roman"/>
          <w:szCs w:val="24"/>
        </w:rPr>
        <w:t>(q.v.)</w:t>
      </w:r>
    </w:p>
    <w:p w14:paraId="0292BCB8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as the executrix of Sir John </w:t>
      </w:r>
      <w:proofErr w:type="spellStart"/>
      <w:r>
        <w:rPr>
          <w:rFonts w:cs="Times New Roman"/>
          <w:szCs w:val="24"/>
        </w:rPr>
        <w:t>Saynell</w:t>
      </w:r>
      <w:proofErr w:type="spellEnd"/>
      <w:r>
        <w:rPr>
          <w:rFonts w:cs="Times New Roman"/>
          <w:szCs w:val="24"/>
        </w:rPr>
        <w:t>(q.v.).</w:t>
      </w:r>
    </w:p>
    <w:p w14:paraId="525E84C2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F11E8">
        <w:rPr>
          <w:rFonts w:cs="Times New Roman"/>
          <w:szCs w:val="24"/>
        </w:rPr>
        <w:t xml:space="preserve">( </w:t>
      </w:r>
      <w:hyperlink r:id="rId6" w:history="1">
        <w:r w:rsidRPr="00DF11E8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 w:rsidRPr="00DF11E8">
        <w:rPr>
          <w:rFonts w:cs="Times New Roman"/>
          <w:szCs w:val="24"/>
        </w:rPr>
        <w:t xml:space="preserve">  )</w:t>
      </w:r>
    </w:p>
    <w:p w14:paraId="0F17DCE0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</w:p>
    <w:p w14:paraId="2181320D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</w:p>
    <w:p w14:paraId="7469EACC" w14:textId="77777777" w:rsidR="00450C97" w:rsidRDefault="00450C97" w:rsidP="00450C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August 2025</w:t>
      </w:r>
    </w:p>
    <w:p w14:paraId="78B18D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4AD96" w14:textId="77777777" w:rsidR="00450C97" w:rsidRDefault="00450C97" w:rsidP="009139A6">
      <w:r>
        <w:separator/>
      </w:r>
    </w:p>
  </w:endnote>
  <w:endnote w:type="continuationSeparator" w:id="0">
    <w:p w14:paraId="09921505" w14:textId="77777777" w:rsidR="00450C97" w:rsidRDefault="00450C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3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7E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E04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6A400" w14:textId="77777777" w:rsidR="00450C97" w:rsidRDefault="00450C97" w:rsidP="009139A6">
      <w:r>
        <w:separator/>
      </w:r>
    </w:p>
  </w:footnote>
  <w:footnote w:type="continuationSeparator" w:id="0">
    <w:p w14:paraId="57C531B9" w14:textId="77777777" w:rsidR="00450C97" w:rsidRDefault="00450C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BDC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CB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B3A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C97"/>
    <w:rsid w:val="000666E0"/>
    <w:rsid w:val="000A2E7A"/>
    <w:rsid w:val="001307AC"/>
    <w:rsid w:val="00190DFA"/>
    <w:rsid w:val="002510B7"/>
    <w:rsid w:val="00270799"/>
    <w:rsid w:val="002737D5"/>
    <w:rsid w:val="00357E4A"/>
    <w:rsid w:val="00450C97"/>
    <w:rsid w:val="005906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A7C8F"/>
  <w15:chartTrackingRefBased/>
  <w15:docId w15:val="{C10413B8-7039-451E-BF2F-6DCD60B4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0C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2025-08-17T20:02:00Z</dcterms:created>
  <dcterms:modified xsi:type="dcterms:W3CDTF">2025-08-17T20:02:00Z</dcterms:modified>
</cp:coreProperties>
</file>